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DA7" w:rsidRPr="00D0361C" w:rsidRDefault="00041DA7" w:rsidP="008C4B56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142</w:t>
      </w:r>
    </w:p>
    <w:p w:rsidR="00041DA7" w:rsidRDefault="00041DA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041DA7" w:rsidRDefault="00041DA7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041DA7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041DA7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041DA7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041DA7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41DA7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41DA7" w:rsidRPr="00292291" w:rsidRDefault="00041DA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041DA7" w:rsidRPr="00292291" w:rsidRDefault="00041DA7" w:rsidP="008C4B5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041DA7" w:rsidRPr="00292291" w:rsidRDefault="00041DA7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041DA7" w:rsidRPr="00292291" w:rsidRDefault="00041DA7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041DA7" w:rsidRPr="00292291" w:rsidRDefault="00041D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41DA7" w:rsidRPr="00292291" w:rsidRDefault="00041D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41DA7" w:rsidRPr="00292291" w:rsidRDefault="00041D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041DA7" w:rsidRPr="006F32EF" w:rsidRDefault="00041D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41DA7" w:rsidRPr="006F32EF" w:rsidRDefault="00041D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041DA7" w:rsidRDefault="00041D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6F32EF" w:rsidRDefault="00041DA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041DA7" w:rsidRDefault="00041DA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041DA7" w:rsidRDefault="00041DA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041DA7" w:rsidRDefault="00041DA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041DA7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41DA7" w:rsidRPr="00292291" w:rsidRDefault="00041DA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041DA7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41DA7"/>
    <w:rsid w:val="00094F77"/>
    <w:rsid w:val="000D74D8"/>
    <w:rsid w:val="001D1E50"/>
    <w:rsid w:val="00276014"/>
    <w:rsid w:val="002812AC"/>
    <w:rsid w:val="00292291"/>
    <w:rsid w:val="00296868"/>
    <w:rsid w:val="002C7229"/>
    <w:rsid w:val="003915FC"/>
    <w:rsid w:val="00396550"/>
    <w:rsid w:val="003C4B0F"/>
    <w:rsid w:val="003E728E"/>
    <w:rsid w:val="00401D26"/>
    <w:rsid w:val="004032FF"/>
    <w:rsid w:val="00425251"/>
    <w:rsid w:val="004B0D61"/>
    <w:rsid w:val="004B1DA1"/>
    <w:rsid w:val="004D1249"/>
    <w:rsid w:val="00523BE8"/>
    <w:rsid w:val="0055283A"/>
    <w:rsid w:val="005758D7"/>
    <w:rsid w:val="005F7E98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F647D"/>
    <w:rsid w:val="00A77376"/>
    <w:rsid w:val="00A87879"/>
    <w:rsid w:val="00B1008D"/>
    <w:rsid w:val="00C91BA4"/>
    <w:rsid w:val="00CF07EB"/>
    <w:rsid w:val="00D01A8E"/>
    <w:rsid w:val="00D0361C"/>
    <w:rsid w:val="00D71E76"/>
    <w:rsid w:val="00DB3B21"/>
    <w:rsid w:val="00DF4E23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9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309</Words>
  <Characters>1825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2013-11-26T12:17:00Z</dcterms:created>
  <dcterms:modified xsi:type="dcterms:W3CDTF">2013-11-26T12:34:00Z</dcterms:modified>
</cp:coreProperties>
</file>